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การรับแจ้งการเกิดเกินกำหนด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BA60A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การรับแจ้งการเกิดเกินกำหนด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B0AD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ซึ่งถูกทอดทิ้งเด็กเร่ร่อนหรือเด็กที่ไม่ปรากฏบุพการีหรือบุพการีทอดทิ้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2551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90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การรับแจ้งการเกิดเกินกำหนดเทศบาลตำบลทรายขาวกฤษณ์สำเนาคู่มือประชาชน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20:16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ระยะเวลาการแจ้งตั้งแต่พ้นกำหนด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วันนับแต่วันที่เกิด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บิดามารดาหรือผู้ปกครองกรณีบุคคลที่จะแจ้งการเกิดยังไม่บรรลุนิติภาวะ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ผู้ที่ยังไม่ได้แจ้งการเกิดแจ้งการเกิดด้วยตนเอง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รวมรวมพยานหลักฐานเสนอให้นายอำเภอแห่งท้องที่พิจารณาอนุมัติ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ไม่อนุมัติและแจ้งผลการพิจารณาให้นายทะเบียนทราบ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89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นายทะเบียนพิจารณารับแจ้งการเกิดและแจ้งผลการพิจารณา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B0AD2" w:rsidRPr="000C2AAC" w:rsidRDefault="00DB0AD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บัตรประจำตัวประชาชนหรือใบสำคัญประจำตัวคนต่างด้าวของบิดามารดาหรือผู้ปกครองของเด็ก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ที่มีชื่อบิดามารดาหรือผู้ปกครอง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นิ้วจำนวน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หนังสือรับรองการเกิดตามแบบท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.1/1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กรณีที่เด็กเกิดในสถานพยาบาล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กรณีที่มอบหมายให้บุคคลอื่นเป็นผู้แจ้ง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DB0AD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DB0AD2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–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EDA" w:rsidRDefault="00417EDA" w:rsidP="00C81DB8">
      <w:pPr>
        <w:spacing w:after="0" w:line="240" w:lineRule="auto"/>
      </w:pPr>
      <w:r>
        <w:separator/>
      </w:r>
    </w:p>
  </w:endnote>
  <w:endnote w:type="continuationSeparator" w:id="1">
    <w:p w:rsidR="00417EDA" w:rsidRDefault="00417ED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EDA" w:rsidRDefault="00417EDA" w:rsidP="00C81DB8">
      <w:pPr>
        <w:spacing w:after="0" w:line="240" w:lineRule="auto"/>
      </w:pPr>
      <w:r>
        <w:separator/>
      </w:r>
    </w:p>
  </w:footnote>
  <w:footnote w:type="continuationSeparator" w:id="1">
    <w:p w:rsidR="00417EDA" w:rsidRDefault="00417ED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BA60A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33585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3358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7EDA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33585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A60AB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B0AD2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2015-08-04T13:21:00Z</cp:lastPrinted>
  <dcterms:created xsi:type="dcterms:W3CDTF">2015-04-23T03:41:00Z</dcterms:created>
  <dcterms:modified xsi:type="dcterms:W3CDTF">2015-08-04T13:21:00Z</dcterms:modified>
</cp:coreProperties>
</file>